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14C1" w:rsidRDefault="000B14C1" w:rsidP="004243CE">
      <w:pPr>
        <w:jc w:val="center"/>
        <w:rPr>
          <w:b/>
        </w:rPr>
      </w:pPr>
      <w:r w:rsidRPr="00F92F29">
        <w:rPr>
          <w:b/>
        </w:rPr>
        <w:t>201</w:t>
      </w:r>
      <w:r>
        <w:rPr>
          <w:b/>
        </w:rPr>
        <w:t>..-201..</w:t>
      </w:r>
      <w:r w:rsidRPr="00F92F29">
        <w:rPr>
          <w:b/>
        </w:rPr>
        <w:t xml:space="preserve"> EĞİTİM-ÖĞRETİM YILI </w:t>
      </w:r>
      <w:r>
        <w:rPr>
          <w:b/>
        </w:rPr>
        <w:t>…………….</w:t>
      </w:r>
      <w:r w:rsidRPr="00F92F29">
        <w:rPr>
          <w:b/>
        </w:rPr>
        <w:t xml:space="preserve"> </w:t>
      </w:r>
      <w:r>
        <w:rPr>
          <w:b/>
        </w:rPr>
        <w:t xml:space="preserve">ORTAOKULU FEN BİLİMLERİ DERSİ 5/A-C </w:t>
      </w:r>
      <w:r w:rsidRPr="00F92F29">
        <w:rPr>
          <w:b/>
        </w:rPr>
        <w:t>SINIF</w:t>
      </w:r>
      <w:r>
        <w:rPr>
          <w:b/>
        </w:rPr>
        <w:t>LARI I.DÖNEM 3</w:t>
      </w:r>
      <w:r w:rsidRPr="00F92F29">
        <w:rPr>
          <w:b/>
        </w:rPr>
        <w:t>.YAZILI SINAV SORULARI</w:t>
      </w:r>
    </w:p>
    <w:p w:rsidR="000B14C1" w:rsidRPr="00F92F29" w:rsidRDefault="000B14C1" w:rsidP="004243CE">
      <w:pPr>
        <w:rPr>
          <w:b/>
        </w:rPr>
      </w:pPr>
      <w:r>
        <w:rPr>
          <w:b/>
        </w:rPr>
        <w:t xml:space="preserve">AD-SOYAD     </w:t>
      </w:r>
      <w:r w:rsidRPr="00F92F29">
        <w:rPr>
          <w:b/>
        </w:rPr>
        <w:t>:</w:t>
      </w:r>
      <w:r w:rsidRPr="00F92F29">
        <w:rPr>
          <w:b/>
        </w:rPr>
        <w:tab/>
      </w:r>
      <w:r w:rsidRPr="00F92F29">
        <w:rPr>
          <w:b/>
        </w:rPr>
        <w:tab/>
      </w:r>
      <w:r w:rsidRPr="00F92F29"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SINIF     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NO     </w:t>
      </w:r>
      <w:r w:rsidRPr="00F92F29">
        <w:rPr>
          <w:b/>
        </w:rPr>
        <w:t xml:space="preserve">: </w:t>
      </w:r>
      <w:r>
        <w:rPr>
          <w:b/>
        </w:rPr>
        <w:t xml:space="preserve">                                                      TARİH     </w:t>
      </w:r>
      <w:r w:rsidRPr="00F92F29">
        <w:rPr>
          <w:b/>
        </w:rPr>
        <w:t>:</w:t>
      </w:r>
      <w:r>
        <w:rPr>
          <w:b/>
        </w:rPr>
        <w:t xml:space="preserve">  ..  /01/201..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265"/>
        <w:gridCol w:w="5466"/>
        <w:gridCol w:w="5189"/>
      </w:tblGrid>
      <w:tr w:rsidR="000B14C1" w:rsidTr="004D48E8">
        <w:tc>
          <w:tcPr>
            <w:tcW w:w="5265" w:type="dxa"/>
          </w:tcPr>
          <w:p w:rsidR="000B14C1" w:rsidRPr="004D48E8" w:rsidRDefault="000B14C1" w:rsidP="004D48E8">
            <w:pPr>
              <w:jc w:val="both"/>
              <w:rPr>
                <w:b/>
                <w:color w:val="FF0000"/>
                <w:sz w:val="22"/>
                <w:szCs w:val="22"/>
              </w:rPr>
            </w:pPr>
            <w:r w:rsidRPr="004D48E8">
              <w:rPr>
                <w:b/>
                <w:sz w:val="22"/>
                <w:szCs w:val="22"/>
              </w:rPr>
              <w:t>1-Aşağıdaki ifadelerin yanına  doğru ise (D) ,yanlış ise (Y) harfi yazınız.</w:t>
            </w:r>
          </w:p>
          <w:p w:rsidR="000B14C1" w:rsidRPr="004D48E8" w:rsidRDefault="000B14C1" w:rsidP="004D48E8">
            <w:pPr>
              <w:rPr>
                <w:b/>
                <w:color w:val="FF0000"/>
                <w:sz w:val="22"/>
                <w:szCs w:val="22"/>
              </w:rPr>
            </w:pPr>
            <w:r w:rsidRPr="004D48E8">
              <w:rPr>
                <w:b/>
                <w:bCs/>
                <w:sz w:val="20"/>
                <w:szCs w:val="20"/>
              </w:rPr>
              <w:t>(      ) Böbrekler kanı süzerek vücudumuzu zararlı maddelerden arındırır</w:t>
            </w:r>
          </w:p>
          <w:p w:rsidR="000B14C1" w:rsidRPr="004D48E8" w:rsidRDefault="000B14C1" w:rsidP="004D48E8">
            <w:pPr>
              <w:ind w:right="-648"/>
              <w:jc w:val="both"/>
              <w:rPr>
                <w:b/>
                <w:sz w:val="20"/>
                <w:szCs w:val="20"/>
              </w:rPr>
            </w:pPr>
            <w:r w:rsidRPr="004D48E8">
              <w:rPr>
                <w:b/>
                <w:sz w:val="20"/>
                <w:szCs w:val="20"/>
              </w:rPr>
              <w:t>(     ) Sindirilen besinlerin kana geçtiği organ midedir</w:t>
            </w:r>
          </w:p>
          <w:p w:rsidR="000B14C1" w:rsidRPr="004D48E8" w:rsidRDefault="000B14C1" w:rsidP="004D48E8">
            <w:pPr>
              <w:ind w:right="-648"/>
              <w:jc w:val="both"/>
              <w:rPr>
                <w:b/>
                <w:sz w:val="20"/>
                <w:szCs w:val="20"/>
              </w:rPr>
            </w:pPr>
            <w:r w:rsidRPr="004D48E8">
              <w:rPr>
                <w:b/>
                <w:sz w:val="20"/>
                <w:szCs w:val="20"/>
              </w:rPr>
              <w:t xml:space="preserve">(     ) </w:t>
            </w:r>
            <w:r w:rsidRPr="004D48E8">
              <w:rPr>
                <w:b/>
                <w:bCs/>
                <w:sz w:val="20"/>
                <w:szCs w:val="20"/>
              </w:rPr>
              <w:t>Mineraller ve vitaminler yapıcı ve onarıcı besinlerdir</w:t>
            </w:r>
            <w:r w:rsidRPr="004D48E8">
              <w:rPr>
                <w:b/>
                <w:sz w:val="20"/>
                <w:szCs w:val="20"/>
              </w:rPr>
              <w:t xml:space="preserve">          )</w:t>
            </w:r>
          </w:p>
          <w:p w:rsidR="000B14C1" w:rsidRPr="004D48E8" w:rsidRDefault="000B14C1" w:rsidP="004D48E8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4D48E8">
              <w:rPr>
                <w:b/>
                <w:sz w:val="20"/>
                <w:szCs w:val="20"/>
              </w:rPr>
              <w:t>(     )</w:t>
            </w:r>
            <w:r w:rsidRPr="004D48E8">
              <w:rPr>
                <w:b/>
                <w:bCs/>
                <w:sz w:val="20"/>
                <w:szCs w:val="20"/>
              </w:rPr>
              <w:t xml:space="preserve"> Kuvvet birimi Newton’dur.  "N" ile gösterilir</w:t>
            </w:r>
          </w:p>
          <w:p w:rsidR="000B14C1" w:rsidRPr="004D48E8" w:rsidRDefault="000B14C1" w:rsidP="004D48E8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4D48E8">
              <w:rPr>
                <w:b/>
                <w:sz w:val="20"/>
                <w:szCs w:val="20"/>
              </w:rPr>
              <w:t>(     ) Yetişkinlerde 28 adet diş vardır</w:t>
            </w:r>
          </w:p>
          <w:p w:rsidR="000B14C1" w:rsidRPr="004D48E8" w:rsidRDefault="000B14C1" w:rsidP="004D48E8">
            <w:pPr>
              <w:jc w:val="both"/>
              <w:rPr>
                <w:b/>
                <w:sz w:val="22"/>
                <w:szCs w:val="22"/>
              </w:rPr>
            </w:pPr>
          </w:p>
          <w:p w:rsidR="000B14C1" w:rsidRPr="004D48E8" w:rsidRDefault="000B14C1" w:rsidP="004D48E8">
            <w:pPr>
              <w:jc w:val="both"/>
              <w:rPr>
                <w:b/>
                <w:sz w:val="22"/>
                <w:szCs w:val="22"/>
              </w:rPr>
            </w:pPr>
            <w:r w:rsidRPr="004D48E8">
              <w:rPr>
                <w:b/>
                <w:sz w:val="22"/>
                <w:szCs w:val="22"/>
              </w:rPr>
              <w:t xml:space="preserve">2-Aşağıdaki cümlelerde boş bırakılan yerleri uygun kelimelerle doldurunuz. </w:t>
            </w:r>
          </w:p>
          <w:p w:rsidR="000B14C1" w:rsidRPr="004D48E8" w:rsidRDefault="000B14C1" w:rsidP="004D48E8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4D48E8">
              <w:rPr>
                <w:b/>
                <w:sz w:val="20"/>
                <w:szCs w:val="20"/>
              </w:rPr>
              <w:t>( C, Sıcaklık, Erime, Pürüzlü, Köpek Dişleri )</w:t>
            </w:r>
          </w:p>
          <w:p w:rsidR="000B14C1" w:rsidRPr="004D48E8" w:rsidRDefault="000B14C1" w:rsidP="004D48E8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4D48E8">
              <w:rPr>
                <w:b/>
                <w:sz w:val="20"/>
                <w:szCs w:val="20"/>
              </w:rPr>
              <w:t>_................... bir maddenin katı halden sıvı hale geçmesidir.</w:t>
            </w:r>
          </w:p>
          <w:p w:rsidR="000B14C1" w:rsidRPr="004D48E8" w:rsidRDefault="000B14C1" w:rsidP="004D48E8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4D48E8">
              <w:rPr>
                <w:b/>
                <w:sz w:val="20"/>
                <w:szCs w:val="20"/>
              </w:rPr>
              <w:t xml:space="preserve">_Mandalina ve portakal ………. vitaminince zengindir. </w:t>
            </w:r>
          </w:p>
          <w:p w:rsidR="000B14C1" w:rsidRPr="004D48E8" w:rsidRDefault="000B14C1" w:rsidP="004D48E8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4D48E8">
              <w:rPr>
                <w:b/>
                <w:sz w:val="20"/>
                <w:szCs w:val="20"/>
              </w:rPr>
              <w:t>_..................... yüzeylerde sürtünme kuvveti fazladır.</w:t>
            </w:r>
          </w:p>
          <w:p w:rsidR="000B14C1" w:rsidRPr="004D48E8" w:rsidRDefault="000B14C1" w:rsidP="004D48E8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4D48E8">
              <w:rPr>
                <w:b/>
                <w:sz w:val="20"/>
                <w:szCs w:val="20"/>
              </w:rPr>
              <w:t>_................    ................. alt ve üst çenede toplam 4 tanedir.</w:t>
            </w:r>
          </w:p>
          <w:p w:rsidR="000B14C1" w:rsidRPr="004D48E8" w:rsidRDefault="000B14C1" w:rsidP="004D48E8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4D48E8">
              <w:rPr>
                <w:b/>
                <w:sz w:val="20"/>
                <w:szCs w:val="20"/>
              </w:rPr>
              <w:t>_Isı alan maddenin ………………………. artar.</w:t>
            </w:r>
          </w:p>
          <w:p w:rsidR="000B14C1" w:rsidRPr="004D48E8" w:rsidRDefault="000B14C1" w:rsidP="004D48E8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</w:p>
          <w:p w:rsidR="000B14C1" w:rsidRPr="004D48E8" w:rsidRDefault="000B14C1" w:rsidP="004D48E8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4D48E8">
              <w:rPr>
                <w:b/>
                <w:sz w:val="22"/>
                <w:szCs w:val="22"/>
              </w:rPr>
              <w:t>3-</w:t>
            </w:r>
          </w:p>
          <w:p w:rsidR="000B14C1" w:rsidRPr="004D48E8" w:rsidRDefault="000B14C1" w:rsidP="004D48E8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sz w:val="22"/>
                <w:szCs w:val="22"/>
              </w:rPr>
            </w:pPr>
            <w:r w:rsidRPr="004D48E8">
              <w:rPr>
                <w:rFonts w:ascii="Calibri" w:hAnsi="Calibri"/>
                <w:noProof/>
                <w:sz w:val="22"/>
                <w:szCs w:val="22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0" o:spid="_x0000_i1025" type="#_x0000_t75" alt="http://www.fenokulu.net/konutesti/applications/yonetici/sayfalar/resim_bul.php?soru_bul=1&amp;soru_no=13084" style="width:248.25pt;height:125.25pt;visibility:visible">
                  <v:imagedata r:id="rId4"/>
                </v:shape>
              </w:pict>
            </w:r>
          </w:p>
          <w:p w:rsidR="000B14C1" w:rsidRPr="004D48E8" w:rsidRDefault="000B14C1" w:rsidP="004D48E8">
            <w:pPr>
              <w:jc w:val="both"/>
              <w:rPr>
                <w:b/>
                <w:sz w:val="22"/>
                <w:szCs w:val="22"/>
              </w:rPr>
            </w:pPr>
            <w:r w:rsidRPr="004D48E8">
              <w:rPr>
                <w:b/>
                <w:sz w:val="22"/>
                <w:szCs w:val="22"/>
              </w:rPr>
              <w:t xml:space="preserve">4- Besinlerin vücudumuzda izlediği yol hangisinde </w:t>
            </w:r>
            <w:r w:rsidRPr="004D48E8">
              <w:rPr>
                <w:b/>
                <w:sz w:val="22"/>
                <w:szCs w:val="22"/>
                <w:u w:val="single"/>
              </w:rPr>
              <w:t>sırasıyla</w:t>
            </w:r>
            <w:r w:rsidRPr="004D48E8">
              <w:rPr>
                <w:b/>
                <w:sz w:val="22"/>
                <w:szCs w:val="22"/>
              </w:rPr>
              <w:t xml:space="preserve"> verilmiştir? </w:t>
            </w:r>
          </w:p>
          <w:p w:rsidR="000B14C1" w:rsidRPr="004D48E8" w:rsidRDefault="000B14C1" w:rsidP="004D48E8">
            <w:pPr>
              <w:jc w:val="both"/>
              <w:rPr>
                <w:b/>
                <w:sz w:val="22"/>
                <w:szCs w:val="22"/>
              </w:rPr>
            </w:pPr>
            <w:r w:rsidRPr="004D48E8">
              <w:rPr>
                <w:b/>
                <w:sz w:val="22"/>
                <w:szCs w:val="22"/>
              </w:rPr>
              <w:t>A) Ağız-yemek borusu-yutak-kalın bağırsak-mide-ince bağırsak-anüs</w:t>
            </w:r>
          </w:p>
          <w:p w:rsidR="000B14C1" w:rsidRPr="004D48E8" w:rsidRDefault="000B14C1" w:rsidP="004D48E8">
            <w:pPr>
              <w:jc w:val="both"/>
              <w:rPr>
                <w:b/>
                <w:sz w:val="22"/>
                <w:szCs w:val="22"/>
              </w:rPr>
            </w:pPr>
            <w:r w:rsidRPr="004D48E8">
              <w:rPr>
                <w:b/>
                <w:sz w:val="22"/>
                <w:szCs w:val="22"/>
              </w:rPr>
              <w:t>B) Ağız-yutak-yemek borusu-mide-ince bağırsak-kalın bağırsak-anüs</w:t>
            </w:r>
          </w:p>
          <w:p w:rsidR="000B14C1" w:rsidRPr="004D48E8" w:rsidRDefault="000B14C1" w:rsidP="004D48E8">
            <w:pPr>
              <w:jc w:val="both"/>
              <w:rPr>
                <w:b/>
                <w:sz w:val="22"/>
                <w:szCs w:val="22"/>
              </w:rPr>
            </w:pPr>
            <w:r w:rsidRPr="004D48E8">
              <w:rPr>
                <w:b/>
                <w:sz w:val="22"/>
                <w:szCs w:val="22"/>
              </w:rPr>
              <w:t>C) Ağız-yutak-yemek borusu-mide-kalın bağırsak-ince bağırsak-anüs</w:t>
            </w:r>
          </w:p>
          <w:p w:rsidR="000B14C1" w:rsidRPr="004D48E8" w:rsidRDefault="000B14C1" w:rsidP="004D48E8">
            <w:pPr>
              <w:jc w:val="both"/>
              <w:rPr>
                <w:b/>
                <w:sz w:val="22"/>
                <w:szCs w:val="22"/>
              </w:rPr>
            </w:pPr>
            <w:r w:rsidRPr="004D48E8">
              <w:rPr>
                <w:b/>
                <w:sz w:val="22"/>
                <w:szCs w:val="22"/>
              </w:rPr>
              <w:t>D) Ağız-mide-yemek borusu-yutak-ince bağırsak-kalın bağırsak-anüs</w:t>
            </w:r>
          </w:p>
          <w:p w:rsidR="000B14C1" w:rsidRPr="004D48E8" w:rsidRDefault="000B14C1" w:rsidP="004D48E8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</w:p>
          <w:p w:rsidR="000B14C1" w:rsidRPr="004D48E8" w:rsidRDefault="000B14C1" w:rsidP="004D48E8">
            <w:pPr>
              <w:pStyle w:val="ListParagraph"/>
              <w:ind w:left="0"/>
              <w:jc w:val="both"/>
              <w:rPr>
                <w:rFonts w:ascii="Times New Roman" w:hAnsi="Times New Roman"/>
              </w:rPr>
            </w:pPr>
            <w:r w:rsidRPr="004D48E8">
              <w:rPr>
                <w:rFonts w:ascii="Times New Roman" w:hAnsi="Times New Roman"/>
                <w:b/>
              </w:rPr>
              <w:t xml:space="preserve">12-Aşağıdaki hal değişim şemasında, kutucuklara yazılması gereken kelimeleri ok işaretlerinin yönlerine dikkat ederek yazınız. </w:t>
            </w:r>
            <w:r w:rsidRPr="004D48E8">
              <w:rPr>
                <w:rFonts w:ascii="Times New Roman" w:hAnsi="Times New Roman"/>
                <w:b/>
                <w:noProof/>
                <w:lang w:eastAsia="tr-TR"/>
              </w:rPr>
              <w:pict>
                <v:shape id="Resim 11" o:spid="_x0000_i1026" type="#_x0000_t75" style="width:248.25pt;height:80.25pt;visibility:visible">
                  <v:imagedata r:id="rId5" o:title=""/>
                </v:shape>
              </w:pict>
            </w:r>
          </w:p>
          <w:p w:rsidR="000B14C1" w:rsidRPr="004D48E8" w:rsidRDefault="000B14C1" w:rsidP="004D48E8">
            <w:pPr>
              <w:pStyle w:val="ListParagraph"/>
              <w:ind w:left="0"/>
              <w:jc w:val="both"/>
              <w:rPr>
                <w:rFonts w:ascii="Times New Roman" w:hAnsi="Times New Roman"/>
                <w:b/>
              </w:rPr>
            </w:pPr>
            <w:r w:rsidRPr="004D48E8">
              <w:rPr>
                <w:rFonts w:ascii="Times New Roman" w:hAnsi="Times New Roman"/>
                <w:b/>
              </w:rPr>
              <w:t xml:space="preserve">13-Aşağıdaki tabloda buharlaşma ve kaynama özellikleri verilmiştir. Özelliklerin hangisi ile ilgili olduğunu X işareti ile işaretleyiniz.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2306"/>
              <w:gridCol w:w="1440"/>
              <w:gridCol w:w="1205"/>
            </w:tblGrid>
            <w:tr w:rsidR="000B14C1" w:rsidRPr="006D71E8" w:rsidTr="000503FE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B14C1" w:rsidRPr="006D71E8" w:rsidRDefault="000B14C1" w:rsidP="004D48E8">
                  <w:pPr>
                    <w:pStyle w:val="ListParagraph"/>
                    <w:framePr w:hSpace="141" w:wrap="around" w:vAnchor="text" w:hAnchor="text" w:y="1"/>
                    <w:spacing w:after="0" w:line="240" w:lineRule="auto"/>
                    <w:ind w:left="0"/>
                    <w:suppressOverlap/>
                    <w:jc w:val="both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6D71E8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Özellik  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B14C1" w:rsidRPr="006D71E8" w:rsidRDefault="000B14C1" w:rsidP="004D48E8">
                  <w:pPr>
                    <w:pStyle w:val="ListParagraph"/>
                    <w:framePr w:hSpace="141" w:wrap="around" w:vAnchor="text" w:hAnchor="text" w:y="1"/>
                    <w:spacing w:after="0" w:line="240" w:lineRule="auto"/>
                    <w:ind w:left="0"/>
                    <w:suppressOverlap/>
                    <w:jc w:val="both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6D71E8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  Buharlaşma</w:t>
                  </w:r>
                </w:p>
              </w:tc>
              <w:tc>
                <w:tcPr>
                  <w:tcW w:w="11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B14C1" w:rsidRPr="006D71E8" w:rsidRDefault="000B14C1" w:rsidP="004D48E8">
                  <w:pPr>
                    <w:pStyle w:val="ListParagraph"/>
                    <w:framePr w:hSpace="141" w:wrap="around" w:vAnchor="text" w:hAnchor="text" w:y="1"/>
                    <w:spacing w:after="0" w:line="240" w:lineRule="auto"/>
                    <w:ind w:left="155"/>
                    <w:suppressOverlap/>
                    <w:jc w:val="both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6D71E8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Kaynama</w:t>
                  </w:r>
                </w:p>
              </w:tc>
            </w:tr>
            <w:tr w:rsidR="000B14C1" w:rsidRPr="006D71E8" w:rsidTr="000503FE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B14C1" w:rsidRPr="006D71E8" w:rsidRDefault="000B14C1" w:rsidP="004D48E8">
                  <w:pPr>
                    <w:pStyle w:val="ListParagraph"/>
                    <w:framePr w:hSpace="141" w:wrap="around" w:vAnchor="text" w:hAnchor="text" w:y="1"/>
                    <w:spacing w:after="0" w:line="240" w:lineRule="auto"/>
                    <w:ind w:left="0"/>
                    <w:suppressOverlap/>
                    <w:jc w:val="both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6D71E8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Belli bir sıcaklıkta olur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B14C1" w:rsidRPr="006D71E8" w:rsidRDefault="000B14C1" w:rsidP="004D48E8">
                  <w:pPr>
                    <w:pStyle w:val="ListParagraph"/>
                    <w:framePr w:hSpace="141" w:wrap="around" w:vAnchor="text" w:hAnchor="text" w:y="1"/>
                    <w:spacing w:after="0" w:line="240" w:lineRule="auto"/>
                    <w:ind w:left="0"/>
                    <w:suppressOverlap/>
                    <w:jc w:val="both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1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B14C1" w:rsidRPr="006D71E8" w:rsidRDefault="000B14C1" w:rsidP="004D48E8">
                  <w:pPr>
                    <w:pStyle w:val="ListParagraph"/>
                    <w:framePr w:hSpace="141" w:wrap="around" w:vAnchor="text" w:hAnchor="text" w:y="1"/>
                    <w:spacing w:after="0" w:line="240" w:lineRule="auto"/>
                    <w:ind w:left="0"/>
                    <w:suppressOverlap/>
                    <w:jc w:val="both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0B14C1" w:rsidRPr="006D71E8" w:rsidTr="000503FE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B14C1" w:rsidRPr="006D71E8" w:rsidRDefault="000B14C1" w:rsidP="004D48E8">
                  <w:pPr>
                    <w:pStyle w:val="ListParagraph"/>
                    <w:framePr w:hSpace="141" w:wrap="around" w:vAnchor="text" w:hAnchor="text" w:y="1"/>
                    <w:spacing w:after="0" w:line="240" w:lineRule="auto"/>
                    <w:ind w:left="0"/>
                    <w:suppressOverlap/>
                    <w:jc w:val="both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6D71E8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Her sıcaklıkta olur.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B14C1" w:rsidRPr="006D71E8" w:rsidRDefault="000B14C1" w:rsidP="004D48E8">
                  <w:pPr>
                    <w:pStyle w:val="ListParagraph"/>
                    <w:framePr w:hSpace="141" w:wrap="around" w:vAnchor="text" w:hAnchor="text" w:y="1"/>
                    <w:spacing w:after="0" w:line="240" w:lineRule="auto"/>
                    <w:ind w:left="0"/>
                    <w:suppressOverlap/>
                    <w:jc w:val="both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1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B14C1" w:rsidRPr="006D71E8" w:rsidRDefault="000B14C1" w:rsidP="004D48E8">
                  <w:pPr>
                    <w:pStyle w:val="ListParagraph"/>
                    <w:framePr w:hSpace="141" w:wrap="around" w:vAnchor="text" w:hAnchor="text" w:y="1"/>
                    <w:spacing w:after="0" w:line="240" w:lineRule="auto"/>
                    <w:ind w:left="0"/>
                    <w:suppressOverlap/>
                    <w:jc w:val="both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0B14C1" w:rsidRPr="006D71E8" w:rsidTr="000503FE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B14C1" w:rsidRPr="006D71E8" w:rsidRDefault="000B14C1" w:rsidP="004D48E8">
                  <w:pPr>
                    <w:pStyle w:val="ListParagraph"/>
                    <w:framePr w:hSpace="141" w:wrap="around" w:vAnchor="text" w:hAnchor="text" w:y="1"/>
                    <w:spacing w:after="0" w:line="240" w:lineRule="auto"/>
                    <w:ind w:left="0"/>
                    <w:suppressOverlap/>
                    <w:jc w:val="both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6D71E8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Sıvının yüzeyinde olur.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B14C1" w:rsidRPr="006D71E8" w:rsidRDefault="000B14C1" w:rsidP="004D48E8">
                  <w:pPr>
                    <w:pStyle w:val="ListParagraph"/>
                    <w:framePr w:hSpace="141" w:wrap="around" w:vAnchor="text" w:hAnchor="text" w:y="1"/>
                    <w:spacing w:after="0" w:line="240" w:lineRule="auto"/>
                    <w:ind w:left="0"/>
                    <w:suppressOverlap/>
                    <w:jc w:val="both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1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B14C1" w:rsidRPr="006D71E8" w:rsidRDefault="000B14C1" w:rsidP="004D48E8">
                  <w:pPr>
                    <w:pStyle w:val="ListParagraph"/>
                    <w:framePr w:hSpace="141" w:wrap="around" w:vAnchor="text" w:hAnchor="text" w:y="1"/>
                    <w:spacing w:after="0" w:line="240" w:lineRule="auto"/>
                    <w:ind w:left="0"/>
                    <w:suppressOverlap/>
                    <w:jc w:val="both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0B14C1" w:rsidRPr="006D71E8" w:rsidTr="000503FE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B14C1" w:rsidRPr="006D71E8" w:rsidRDefault="000B14C1" w:rsidP="004D48E8">
                  <w:pPr>
                    <w:pStyle w:val="ListParagraph"/>
                    <w:framePr w:hSpace="141" w:wrap="around" w:vAnchor="text" w:hAnchor="text" w:y="1"/>
                    <w:spacing w:after="0" w:line="240" w:lineRule="auto"/>
                    <w:ind w:left="0"/>
                    <w:suppressOverlap/>
                    <w:jc w:val="both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6D71E8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Sıvının her yerinde olur.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B14C1" w:rsidRPr="006D71E8" w:rsidRDefault="000B14C1" w:rsidP="004D48E8">
                  <w:pPr>
                    <w:pStyle w:val="ListParagraph"/>
                    <w:framePr w:hSpace="141" w:wrap="around" w:vAnchor="text" w:hAnchor="text" w:y="1"/>
                    <w:spacing w:after="0" w:line="240" w:lineRule="auto"/>
                    <w:ind w:left="0"/>
                    <w:suppressOverlap/>
                    <w:jc w:val="both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1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B14C1" w:rsidRPr="006D71E8" w:rsidRDefault="000B14C1" w:rsidP="004D48E8">
                  <w:pPr>
                    <w:pStyle w:val="ListParagraph"/>
                    <w:framePr w:hSpace="141" w:wrap="around" w:vAnchor="text" w:hAnchor="text" w:y="1"/>
                    <w:spacing w:after="0" w:line="240" w:lineRule="auto"/>
                    <w:ind w:left="0"/>
                    <w:suppressOverlap/>
                    <w:jc w:val="both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0B14C1" w:rsidRPr="006D71E8" w:rsidTr="000503FE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B14C1" w:rsidRPr="006D71E8" w:rsidRDefault="000B14C1" w:rsidP="004D48E8">
                  <w:pPr>
                    <w:pStyle w:val="ListParagraph"/>
                    <w:framePr w:hSpace="141" w:wrap="around" w:vAnchor="text" w:hAnchor="text" w:y="1"/>
                    <w:spacing w:after="0" w:line="240" w:lineRule="auto"/>
                    <w:ind w:left="0"/>
                    <w:suppressOverlap/>
                    <w:jc w:val="both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6D71E8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Isı alarak gerçekleşir.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B14C1" w:rsidRPr="006D71E8" w:rsidRDefault="000B14C1" w:rsidP="004D48E8">
                  <w:pPr>
                    <w:pStyle w:val="ListParagraph"/>
                    <w:framePr w:hSpace="141" w:wrap="around" w:vAnchor="text" w:hAnchor="text" w:y="1"/>
                    <w:spacing w:after="0" w:line="240" w:lineRule="auto"/>
                    <w:ind w:left="0"/>
                    <w:suppressOverlap/>
                    <w:jc w:val="both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1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B14C1" w:rsidRPr="006D71E8" w:rsidRDefault="000B14C1" w:rsidP="004D48E8">
                  <w:pPr>
                    <w:pStyle w:val="ListParagraph"/>
                    <w:framePr w:hSpace="141" w:wrap="around" w:vAnchor="text" w:hAnchor="text" w:y="1"/>
                    <w:spacing w:after="0" w:line="240" w:lineRule="auto"/>
                    <w:ind w:left="0"/>
                    <w:suppressOverlap/>
                    <w:jc w:val="both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0B14C1" w:rsidRPr="004D48E8" w:rsidRDefault="000B14C1" w:rsidP="004D48E8">
            <w:pPr>
              <w:rPr>
                <w:b/>
                <w:sz w:val="22"/>
                <w:szCs w:val="22"/>
              </w:rPr>
            </w:pPr>
            <w:r w:rsidRPr="004D48E8">
              <w:rPr>
                <w:b/>
                <w:sz w:val="22"/>
                <w:szCs w:val="22"/>
              </w:rPr>
              <w:t>14-</w:t>
            </w:r>
          </w:p>
          <w:p w:rsidR="000B14C1" w:rsidRPr="004D48E8" w:rsidRDefault="000B14C1" w:rsidP="004D48E8">
            <w:pPr>
              <w:rPr>
                <w:sz w:val="22"/>
                <w:szCs w:val="22"/>
              </w:rPr>
            </w:pPr>
            <w:r w:rsidRPr="004D48E8">
              <w:rPr>
                <w:noProof/>
                <w:sz w:val="22"/>
                <w:szCs w:val="22"/>
              </w:rPr>
              <w:pict>
                <v:shape id="Resim 8" o:spid="_x0000_i1027" type="#_x0000_t75" style="width:250.5pt;height:139.5pt;visibility:visible">
                  <v:imagedata r:id="rId6" o:title=""/>
                </v:shape>
              </w:pict>
            </w:r>
          </w:p>
          <w:p w:rsidR="000B14C1" w:rsidRPr="004D48E8" w:rsidRDefault="000B14C1" w:rsidP="004D48E8">
            <w:pPr>
              <w:jc w:val="both"/>
              <w:rPr>
                <w:b/>
                <w:sz w:val="22"/>
                <w:szCs w:val="22"/>
              </w:rPr>
            </w:pPr>
            <w:r w:rsidRPr="004D48E8">
              <w:rPr>
                <w:b/>
                <w:sz w:val="22"/>
                <w:szCs w:val="22"/>
              </w:rPr>
              <w:t xml:space="preserve">15-Öğretmenin ‘Maddenin ayırt edici özellikleri nelerdir?’ sorusuna hangi öğrencinin verdiği cevap </w:t>
            </w:r>
            <w:r w:rsidRPr="004D48E8">
              <w:rPr>
                <w:b/>
                <w:sz w:val="22"/>
                <w:szCs w:val="22"/>
                <w:u w:val="single"/>
              </w:rPr>
              <w:t>yanlıştır?</w:t>
            </w:r>
          </w:p>
          <w:p w:rsidR="000B14C1" w:rsidRPr="004D48E8" w:rsidRDefault="000B14C1" w:rsidP="004D48E8">
            <w:pPr>
              <w:jc w:val="both"/>
              <w:rPr>
                <w:b/>
                <w:sz w:val="22"/>
                <w:szCs w:val="22"/>
              </w:rPr>
            </w:pPr>
          </w:p>
          <w:p w:rsidR="000B14C1" w:rsidRPr="004D48E8" w:rsidRDefault="000B14C1" w:rsidP="004D48E8">
            <w:pPr>
              <w:jc w:val="both"/>
              <w:rPr>
                <w:b/>
                <w:sz w:val="22"/>
                <w:szCs w:val="22"/>
              </w:rPr>
            </w:pPr>
            <w:r w:rsidRPr="004D48E8">
              <w:rPr>
                <w:b/>
                <w:sz w:val="22"/>
                <w:szCs w:val="22"/>
              </w:rPr>
              <w:t xml:space="preserve">A)  Ali:Kaynama sıcaklığı     </w:t>
            </w:r>
          </w:p>
          <w:p w:rsidR="000B14C1" w:rsidRPr="004D48E8" w:rsidRDefault="000B14C1" w:rsidP="004D48E8">
            <w:pPr>
              <w:jc w:val="both"/>
              <w:rPr>
                <w:b/>
                <w:sz w:val="22"/>
                <w:szCs w:val="22"/>
              </w:rPr>
            </w:pPr>
            <w:r w:rsidRPr="004D48E8">
              <w:rPr>
                <w:b/>
                <w:sz w:val="22"/>
                <w:szCs w:val="22"/>
              </w:rPr>
              <w:t>B)  Berk:Kütle</w:t>
            </w:r>
          </w:p>
          <w:p w:rsidR="000B14C1" w:rsidRPr="004D48E8" w:rsidRDefault="000B14C1" w:rsidP="004D48E8">
            <w:pPr>
              <w:jc w:val="both"/>
              <w:rPr>
                <w:b/>
                <w:sz w:val="22"/>
                <w:szCs w:val="22"/>
              </w:rPr>
            </w:pPr>
            <w:r w:rsidRPr="004D48E8">
              <w:rPr>
                <w:b/>
                <w:sz w:val="22"/>
                <w:szCs w:val="22"/>
              </w:rPr>
              <w:t xml:space="preserve">C)  Cem:Donma sıcaklığı      </w:t>
            </w:r>
          </w:p>
          <w:p w:rsidR="000B14C1" w:rsidRPr="004D48E8" w:rsidRDefault="000B14C1" w:rsidP="004D48E8">
            <w:pPr>
              <w:jc w:val="both"/>
              <w:rPr>
                <w:b/>
                <w:sz w:val="22"/>
                <w:szCs w:val="22"/>
              </w:rPr>
            </w:pPr>
            <w:r w:rsidRPr="004D48E8">
              <w:rPr>
                <w:b/>
                <w:sz w:val="22"/>
                <w:szCs w:val="22"/>
              </w:rPr>
              <w:t>D)  Nisa:Yoğuşma sıcaklığı</w:t>
            </w:r>
          </w:p>
        </w:tc>
        <w:tc>
          <w:tcPr>
            <w:tcW w:w="5466" w:type="dxa"/>
          </w:tcPr>
          <w:p w:rsidR="000B14C1" w:rsidRPr="004D48E8" w:rsidRDefault="000B14C1" w:rsidP="004D48E8">
            <w:pPr>
              <w:jc w:val="both"/>
              <w:rPr>
                <w:b/>
                <w:sz w:val="22"/>
                <w:szCs w:val="22"/>
              </w:rPr>
            </w:pPr>
            <w:r w:rsidRPr="004D48E8">
              <w:rPr>
                <w:b/>
                <w:sz w:val="22"/>
                <w:szCs w:val="22"/>
              </w:rPr>
              <w:t xml:space="preserve">5-Şekildeki numaralandırılmış diş ile ilgili aşağıdakilerden hangisi </w:t>
            </w:r>
            <w:r w:rsidRPr="004D48E8">
              <w:rPr>
                <w:b/>
                <w:sz w:val="22"/>
                <w:szCs w:val="22"/>
                <w:u w:val="single"/>
              </w:rPr>
              <w:t>yanlıştır?</w:t>
            </w:r>
          </w:p>
          <w:p w:rsidR="000B14C1" w:rsidRPr="004D48E8" w:rsidRDefault="000B14C1" w:rsidP="004D48E8">
            <w:pPr>
              <w:jc w:val="both"/>
              <w:rPr>
                <w:b/>
                <w:sz w:val="22"/>
                <w:szCs w:val="22"/>
              </w:rPr>
            </w:pPr>
            <w:r w:rsidRPr="004D48E8">
              <w:rPr>
                <w:b/>
                <w:sz w:val="22"/>
                <w:szCs w:val="22"/>
              </w:rPr>
              <w:t>A)  I numaralı dişler azı dişleridir.</w:t>
            </w:r>
          </w:p>
          <w:p w:rsidR="000B14C1" w:rsidRPr="004D48E8" w:rsidRDefault="000B14C1" w:rsidP="004D48E8">
            <w:pPr>
              <w:jc w:val="both"/>
              <w:rPr>
                <w:b/>
                <w:sz w:val="22"/>
                <w:szCs w:val="22"/>
              </w:rPr>
            </w:pPr>
            <w:r w:rsidRPr="004D48E8">
              <w:rPr>
                <w:b/>
                <w:sz w:val="22"/>
                <w:szCs w:val="22"/>
              </w:rPr>
              <w:t>B)  II numaralı dişler besinlerin öğütülmesini sağlar.</w:t>
            </w:r>
          </w:p>
          <w:p w:rsidR="000B14C1" w:rsidRPr="004D48E8" w:rsidRDefault="000B14C1" w:rsidP="004D48E8">
            <w:pPr>
              <w:jc w:val="both"/>
              <w:rPr>
                <w:b/>
                <w:sz w:val="22"/>
                <w:szCs w:val="22"/>
              </w:rPr>
            </w:pPr>
            <w:r w:rsidRPr="004D48E8">
              <w:rPr>
                <w:b/>
                <w:sz w:val="22"/>
                <w:szCs w:val="22"/>
              </w:rPr>
              <w:t>C)  III numaralı dişler besinleri keser.</w:t>
            </w:r>
          </w:p>
          <w:p w:rsidR="000B14C1" w:rsidRPr="004D48E8" w:rsidRDefault="000B14C1" w:rsidP="004D48E8">
            <w:pPr>
              <w:jc w:val="both"/>
              <w:rPr>
                <w:b/>
                <w:sz w:val="22"/>
                <w:szCs w:val="22"/>
              </w:rPr>
            </w:pPr>
            <w:r>
              <w:rPr>
                <w:noProof/>
              </w:rPr>
              <w:pict>
                <v:shape id="Resim 5" o:spid="_x0000_s1026" type="#_x0000_t75" style="position:absolute;left:0;text-align:left;margin-left:-2.8pt;margin-top:-32.9pt;width:261.15pt;height:111.3pt;z-index:251653632;visibility:visible">
                  <v:imagedata r:id="rId7" o:title="" gain="66873f"/>
                  <w10:wrap type="square"/>
                </v:shape>
              </w:pict>
            </w:r>
            <w:r w:rsidRPr="004D48E8">
              <w:rPr>
                <w:b/>
                <w:sz w:val="22"/>
                <w:szCs w:val="22"/>
              </w:rPr>
              <w:t>D)  20’lik dişler bir azı dişi çeşididir.</w:t>
            </w:r>
          </w:p>
          <w:p w:rsidR="000B14C1" w:rsidRPr="004D48E8" w:rsidRDefault="000B14C1" w:rsidP="004D48E8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>
              <w:rPr>
                <w:noProof/>
              </w:rPr>
              <w:pict>
                <v:shape id="Resim 40" o:spid="_x0000_s1027" type="#_x0000_t75" style="position:absolute;left:0;text-align:left;margin-left:215.05pt;margin-top:9.1pt;width:34.5pt;height:98.65pt;z-index:-251661824;visibility:visible" wrapcoords="-470 0 -470 21436 21600 21436 21600 0 -470 0">
                  <v:imagedata r:id="rId8" o:title=""/>
                  <w10:wrap type="through"/>
                </v:shape>
              </w:pict>
            </w:r>
          </w:p>
          <w:p w:rsidR="000B14C1" w:rsidRPr="004D48E8" w:rsidRDefault="000B14C1" w:rsidP="004D48E8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4D48E8">
              <w:rPr>
                <w:b/>
                <w:sz w:val="22"/>
                <w:szCs w:val="22"/>
              </w:rPr>
              <w:t>6-Yandaki dinamometreye 3 tane X cismi asılıyor ve dinamometre 30 Newtonu gösteriyor.</w:t>
            </w:r>
          </w:p>
          <w:p w:rsidR="000B14C1" w:rsidRPr="004D48E8" w:rsidRDefault="000B14C1" w:rsidP="004D48E8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  <w:r w:rsidRPr="004D48E8">
              <w:rPr>
                <w:b/>
                <w:bCs/>
                <w:sz w:val="22"/>
                <w:szCs w:val="22"/>
              </w:rPr>
              <w:t xml:space="preserve">Buna göre dinamometreden 1 tane X cismi çıkarılırsa dinamometre hangi değeri </w:t>
            </w:r>
            <w:r w:rsidRPr="004D48E8">
              <w:rPr>
                <w:b/>
                <w:bCs/>
                <w:sz w:val="22"/>
                <w:szCs w:val="22"/>
                <w:u w:val="single"/>
              </w:rPr>
              <w:t>gösterir?</w:t>
            </w:r>
          </w:p>
          <w:p w:rsidR="000B14C1" w:rsidRPr="004D48E8" w:rsidRDefault="000B14C1" w:rsidP="004D48E8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</w:p>
          <w:p w:rsidR="000B14C1" w:rsidRPr="004D48E8" w:rsidRDefault="000B14C1" w:rsidP="004D48E8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4D48E8">
              <w:rPr>
                <w:b/>
                <w:sz w:val="22"/>
                <w:szCs w:val="22"/>
              </w:rPr>
              <w:t xml:space="preserve"> A) 20           B) 30          C) 40           D) 50</w:t>
            </w:r>
          </w:p>
          <w:p w:rsidR="000B14C1" w:rsidRPr="004D48E8" w:rsidRDefault="000B14C1" w:rsidP="004D48E8">
            <w:pPr>
              <w:rPr>
                <w:sz w:val="22"/>
                <w:szCs w:val="22"/>
              </w:rPr>
            </w:pPr>
          </w:p>
          <w:p w:rsidR="000B14C1" w:rsidRPr="004D48E8" w:rsidRDefault="000B14C1" w:rsidP="004D48E8">
            <w:pPr>
              <w:pStyle w:val="NoSpacing"/>
              <w:jc w:val="both"/>
              <w:rPr>
                <w:rFonts w:ascii="Times New Roman" w:hAnsi="Times New Roman"/>
                <w:b/>
              </w:rPr>
            </w:pPr>
            <w:r w:rsidRPr="004D48E8">
              <w:rPr>
                <w:rFonts w:ascii="Times New Roman" w:hAnsi="Times New Roman"/>
                <w:b/>
              </w:rPr>
              <w:t xml:space="preserve">7- Sürtünme kuvveti ile ilgili olarak aşağıda verilenlerden hangisi </w:t>
            </w:r>
            <w:r w:rsidRPr="004D48E8">
              <w:rPr>
                <w:rFonts w:ascii="Times New Roman" w:hAnsi="Times New Roman"/>
                <w:b/>
                <w:u w:val="single"/>
              </w:rPr>
              <w:t>yanlıştır?</w:t>
            </w:r>
          </w:p>
          <w:p w:rsidR="000B14C1" w:rsidRPr="004D48E8" w:rsidRDefault="000B14C1" w:rsidP="004D48E8">
            <w:pPr>
              <w:pStyle w:val="NoSpacing"/>
              <w:jc w:val="both"/>
              <w:rPr>
                <w:rFonts w:ascii="Times New Roman" w:hAnsi="Times New Roman"/>
                <w:b/>
              </w:rPr>
            </w:pPr>
            <w:r w:rsidRPr="004D48E8">
              <w:rPr>
                <w:rFonts w:ascii="Times New Roman" w:hAnsi="Times New Roman"/>
                <w:b/>
              </w:rPr>
              <w:t>A) Sürtünme kuvveti, temas gerektiren kuvvettir.</w:t>
            </w:r>
          </w:p>
          <w:p w:rsidR="000B14C1" w:rsidRPr="004D48E8" w:rsidRDefault="000B14C1" w:rsidP="004D48E8">
            <w:pPr>
              <w:pStyle w:val="NoSpacing"/>
              <w:jc w:val="both"/>
              <w:rPr>
                <w:rFonts w:ascii="Times New Roman" w:hAnsi="Times New Roman"/>
                <w:b/>
              </w:rPr>
            </w:pPr>
            <w:r w:rsidRPr="004D48E8">
              <w:rPr>
                <w:rFonts w:ascii="Times New Roman" w:hAnsi="Times New Roman"/>
                <w:b/>
              </w:rPr>
              <w:t>B) Sürtünme kuvveti,  harekete zıt yöndedir.</w:t>
            </w:r>
          </w:p>
          <w:p w:rsidR="000B14C1" w:rsidRPr="004D48E8" w:rsidRDefault="000B14C1" w:rsidP="004D48E8">
            <w:pPr>
              <w:pStyle w:val="NoSpacing"/>
              <w:jc w:val="both"/>
              <w:rPr>
                <w:rFonts w:ascii="Times New Roman" w:hAnsi="Times New Roman"/>
                <w:b/>
              </w:rPr>
            </w:pPr>
            <w:r w:rsidRPr="004D48E8">
              <w:rPr>
                <w:rFonts w:ascii="Times New Roman" w:hAnsi="Times New Roman"/>
                <w:b/>
              </w:rPr>
              <w:t>C) Sürtünme kuvveti arttıkça hareket zorlaşır.</w:t>
            </w:r>
          </w:p>
          <w:p w:rsidR="000B14C1" w:rsidRPr="004D48E8" w:rsidRDefault="000B14C1" w:rsidP="004D48E8">
            <w:pPr>
              <w:pStyle w:val="NoSpacing"/>
              <w:jc w:val="both"/>
              <w:rPr>
                <w:rFonts w:ascii="Times New Roman" w:hAnsi="Times New Roman"/>
                <w:b/>
              </w:rPr>
            </w:pPr>
            <w:r w:rsidRPr="004D48E8">
              <w:rPr>
                <w:rFonts w:ascii="Times New Roman" w:hAnsi="Times New Roman"/>
                <w:b/>
              </w:rPr>
              <w:t>D) Sürtünme harekete etki etmez.</w:t>
            </w:r>
          </w:p>
          <w:p w:rsidR="000B14C1" w:rsidRPr="004D48E8" w:rsidRDefault="000B14C1" w:rsidP="004D48E8">
            <w:pPr>
              <w:jc w:val="both"/>
              <w:rPr>
                <w:b/>
                <w:sz w:val="22"/>
                <w:szCs w:val="22"/>
              </w:rPr>
            </w:pPr>
          </w:p>
          <w:p w:rsidR="000B14C1" w:rsidRPr="004D48E8" w:rsidRDefault="000B14C1" w:rsidP="004D48E8">
            <w:pPr>
              <w:jc w:val="both"/>
              <w:rPr>
                <w:b/>
                <w:sz w:val="22"/>
                <w:szCs w:val="22"/>
              </w:rPr>
            </w:pPr>
            <w:r w:rsidRPr="004D48E8">
              <w:rPr>
                <w:b/>
                <w:sz w:val="22"/>
                <w:szCs w:val="22"/>
              </w:rPr>
              <w:t xml:space="preserve">8-Aşağıdakilerden hangisi sürtünmeyi </w:t>
            </w:r>
            <w:r w:rsidRPr="004D48E8">
              <w:rPr>
                <w:b/>
                <w:sz w:val="22"/>
                <w:szCs w:val="22"/>
                <w:u w:val="single"/>
              </w:rPr>
              <w:t>azaltır?</w:t>
            </w:r>
          </w:p>
          <w:p w:rsidR="000B14C1" w:rsidRPr="004D48E8" w:rsidRDefault="000B14C1" w:rsidP="004D48E8">
            <w:pPr>
              <w:jc w:val="both"/>
              <w:rPr>
                <w:b/>
                <w:sz w:val="22"/>
                <w:szCs w:val="22"/>
              </w:rPr>
            </w:pPr>
          </w:p>
          <w:p w:rsidR="000B14C1" w:rsidRPr="004D48E8" w:rsidRDefault="000B14C1" w:rsidP="004D48E8">
            <w:pPr>
              <w:jc w:val="both"/>
              <w:rPr>
                <w:b/>
                <w:sz w:val="22"/>
                <w:szCs w:val="22"/>
              </w:rPr>
            </w:pPr>
            <w:r w:rsidRPr="004D48E8">
              <w:rPr>
                <w:b/>
                <w:sz w:val="22"/>
                <w:szCs w:val="22"/>
              </w:rPr>
              <w:t>A) Tekerleklere zincir  takmak</w:t>
            </w:r>
          </w:p>
          <w:p w:rsidR="000B14C1" w:rsidRPr="004D48E8" w:rsidRDefault="000B14C1" w:rsidP="004D48E8">
            <w:pPr>
              <w:jc w:val="both"/>
              <w:rPr>
                <w:b/>
                <w:sz w:val="22"/>
                <w:szCs w:val="22"/>
              </w:rPr>
            </w:pPr>
            <w:r w:rsidRPr="004D48E8">
              <w:rPr>
                <w:b/>
                <w:sz w:val="22"/>
                <w:szCs w:val="22"/>
              </w:rPr>
              <w:t>B) Gıcırdayan kapıların yağlanması</w:t>
            </w:r>
          </w:p>
          <w:p w:rsidR="000B14C1" w:rsidRPr="004D48E8" w:rsidRDefault="000B14C1" w:rsidP="004D48E8">
            <w:pPr>
              <w:jc w:val="both"/>
              <w:rPr>
                <w:b/>
                <w:sz w:val="22"/>
                <w:szCs w:val="22"/>
              </w:rPr>
            </w:pPr>
            <w:r w:rsidRPr="004D48E8">
              <w:rPr>
                <w:b/>
                <w:sz w:val="22"/>
                <w:szCs w:val="22"/>
              </w:rPr>
              <w:t>C) Kışın bot giyilmesi</w:t>
            </w:r>
          </w:p>
          <w:p w:rsidR="000B14C1" w:rsidRPr="004D48E8" w:rsidRDefault="000B14C1" w:rsidP="004D48E8">
            <w:pPr>
              <w:rPr>
                <w:sz w:val="22"/>
                <w:szCs w:val="22"/>
              </w:rPr>
            </w:pPr>
            <w:r w:rsidRPr="004D48E8">
              <w:rPr>
                <w:b/>
                <w:sz w:val="22"/>
                <w:szCs w:val="22"/>
              </w:rPr>
              <w:t>D) Futbolcuların çivili krampon giymesi</w:t>
            </w:r>
            <w:r w:rsidRPr="004D48E8">
              <w:rPr>
                <w:sz w:val="22"/>
                <w:szCs w:val="22"/>
              </w:rPr>
              <w:t xml:space="preserve"> </w:t>
            </w:r>
          </w:p>
          <w:p w:rsidR="000B14C1" w:rsidRPr="004D48E8" w:rsidRDefault="000B14C1" w:rsidP="004D48E8">
            <w:pPr>
              <w:rPr>
                <w:sz w:val="22"/>
                <w:szCs w:val="22"/>
              </w:rPr>
            </w:pPr>
          </w:p>
          <w:p w:rsidR="000B14C1" w:rsidRPr="004D48E8" w:rsidRDefault="000B14C1" w:rsidP="004D48E8">
            <w:pPr>
              <w:rPr>
                <w:b/>
                <w:sz w:val="22"/>
                <w:szCs w:val="22"/>
              </w:rPr>
            </w:pPr>
            <w:r w:rsidRPr="004D48E8">
              <w:rPr>
                <w:b/>
                <w:sz w:val="22"/>
                <w:szCs w:val="22"/>
              </w:rPr>
              <w:t>16-</w:t>
            </w:r>
          </w:p>
          <w:p w:rsidR="000B14C1" w:rsidRPr="004D48E8" w:rsidRDefault="000B14C1" w:rsidP="004D48E8">
            <w:pPr>
              <w:rPr>
                <w:sz w:val="22"/>
                <w:szCs w:val="22"/>
              </w:rPr>
            </w:pPr>
            <w:r w:rsidRPr="004D48E8">
              <w:rPr>
                <w:noProof/>
                <w:sz w:val="22"/>
                <w:szCs w:val="22"/>
              </w:rPr>
              <w:pict>
                <v:shape id="Resim 16" o:spid="_x0000_i1028" type="#_x0000_t75" style="width:256.5pt;height:209.25pt;visibility:visible">
                  <v:imagedata r:id="rId9" o:title=""/>
                </v:shape>
              </w:pict>
            </w:r>
          </w:p>
          <w:p w:rsidR="000B14C1" w:rsidRPr="004D48E8" w:rsidRDefault="000B14C1" w:rsidP="004D48E8">
            <w:pPr>
              <w:rPr>
                <w:b/>
                <w:sz w:val="22"/>
                <w:szCs w:val="22"/>
              </w:rPr>
            </w:pPr>
            <w:r w:rsidRPr="004D48E8">
              <w:rPr>
                <w:b/>
                <w:sz w:val="22"/>
                <w:szCs w:val="22"/>
              </w:rPr>
              <w:t>17-</w:t>
            </w:r>
          </w:p>
          <w:p w:rsidR="000B14C1" w:rsidRPr="004D48E8" w:rsidRDefault="000B14C1" w:rsidP="004D48E8">
            <w:pPr>
              <w:rPr>
                <w:sz w:val="22"/>
                <w:szCs w:val="22"/>
              </w:rPr>
            </w:pPr>
            <w:r w:rsidRPr="004D48E8">
              <w:rPr>
                <w:noProof/>
                <w:sz w:val="22"/>
                <w:szCs w:val="22"/>
              </w:rPr>
              <w:pict>
                <v:shape id="Resim 20" o:spid="_x0000_i1029" type="#_x0000_t75" style="width:254.25pt;height:176.25pt;visibility:visible">
                  <v:imagedata r:id="rId10" o:title=""/>
                </v:shape>
              </w:pict>
            </w:r>
          </w:p>
          <w:p w:rsidR="000B14C1" w:rsidRPr="004D48E8" w:rsidRDefault="000B14C1" w:rsidP="004D48E8">
            <w:pPr>
              <w:rPr>
                <w:b/>
                <w:sz w:val="22"/>
                <w:szCs w:val="22"/>
              </w:rPr>
            </w:pPr>
            <w:r w:rsidRPr="004D48E8">
              <w:rPr>
                <w:b/>
                <w:sz w:val="22"/>
                <w:szCs w:val="22"/>
              </w:rPr>
              <w:t>18-          I-  Enerji türü değildir.</w:t>
            </w:r>
          </w:p>
          <w:p w:rsidR="000B14C1" w:rsidRPr="004D48E8" w:rsidRDefault="000B14C1" w:rsidP="004D48E8">
            <w:pPr>
              <w:tabs>
                <w:tab w:val="left" w:pos="840"/>
              </w:tabs>
              <w:rPr>
                <w:b/>
                <w:sz w:val="22"/>
                <w:szCs w:val="22"/>
              </w:rPr>
            </w:pPr>
            <w:r w:rsidRPr="004D48E8">
              <w:rPr>
                <w:b/>
                <w:sz w:val="22"/>
                <w:szCs w:val="22"/>
              </w:rPr>
              <w:t xml:space="preserve">               II- Birimi kaloridir.</w:t>
            </w:r>
          </w:p>
          <w:p w:rsidR="000B14C1" w:rsidRPr="004D48E8" w:rsidRDefault="000B14C1" w:rsidP="004D48E8">
            <w:pPr>
              <w:tabs>
                <w:tab w:val="left" w:pos="840"/>
              </w:tabs>
              <w:ind w:firstLine="708"/>
              <w:rPr>
                <w:b/>
                <w:sz w:val="22"/>
                <w:szCs w:val="22"/>
              </w:rPr>
            </w:pPr>
            <w:r w:rsidRPr="004D48E8">
              <w:rPr>
                <w:b/>
                <w:sz w:val="22"/>
                <w:szCs w:val="22"/>
              </w:rPr>
              <w:t xml:space="preserve">  III-Termometreyle ölçülür.</w:t>
            </w:r>
          </w:p>
          <w:p w:rsidR="000B14C1" w:rsidRPr="004D48E8" w:rsidRDefault="000B14C1" w:rsidP="004D48E8">
            <w:pPr>
              <w:tabs>
                <w:tab w:val="left" w:pos="840"/>
              </w:tabs>
              <w:jc w:val="both"/>
              <w:rPr>
                <w:b/>
                <w:sz w:val="22"/>
                <w:szCs w:val="22"/>
              </w:rPr>
            </w:pPr>
            <w:r w:rsidRPr="004D48E8">
              <w:rPr>
                <w:b/>
                <w:sz w:val="22"/>
                <w:szCs w:val="22"/>
              </w:rPr>
              <w:t xml:space="preserve">Yukarıda verilenlerden hangileri </w:t>
            </w:r>
            <w:r w:rsidRPr="004D48E8">
              <w:rPr>
                <w:b/>
                <w:sz w:val="22"/>
                <w:szCs w:val="22"/>
                <w:u w:val="single"/>
              </w:rPr>
              <w:t>sıcaklık</w:t>
            </w:r>
            <w:r w:rsidRPr="004D48E8">
              <w:rPr>
                <w:b/>
                <w:sz w:val="22"/>
                <w:szCs w:val="22"/>
              </w:rPr>
              <w:t xml:space="preserve"> ile ilgili özelliklerdir?</w:t>
            </w:r>
          </w:p>
          <w:p w:rsidR="000B14C1" w:rsidRPr="004D48E8" w:rsidRDefault="000B14C1" w:rsidP="004D48E8">
            <w:pPr>
              <w:rPr>
                <w:b/>
                <w:sz w:val="22"/>
                <w:szCs w:val="22"/>
              </w:rPr>
            </w:pPr>
            <w:r w:rsidRPr="004D48E8">
              <w:rPr>
                <w:b/>
                <w:sz w:val="22"/>
                <w:szCs w:val="22"/>
              </w:rPr>
              <w:t>A) Yalnız II        B) I ve II       C) I ve III      D) I,II ve III</w:t>
            </w:r>
          </w:p>
        </w:tc>
        <w:tc>
          <w:tcPr>
            <w:tcW w:w="5189" w:type="dxa"/>
          </w:tcPr>
          <w:p w:rsidR="000B14C1" w:rsidRPr="004D48E8" w:rsidRDefault="000B14C1" w:rsidP="004D48E8">
            <w:pPr>
              <w:rPr>
                <w:b/>
                <w:sz w:val="22"/>
                <w:szCs w:val="22"/>
              </w:rPr>
            </w:pPr>
            <w:r w:rsidRPr="004D48E8">
              <w:rPr>
                <w:b/>
                <w:sz w:val="22"/>
                <w:szCs w:val="22"/>
              </w:rPr>
              <w:t>9-</w:t>
            </w:r>
          </w:p>
          <w:p w:rsidR="000B14C1" w:rsidRPr="004D48E8" w:rsidRDefault="000B14C1" w:rsidP="004D48E8">
            <w:pPr>
              <w:rPr>
                <w:b/>
                <w:sz w:val="22"/>
                <w:szCs w:val="22"/>
              </w:rPr>
            </w:pPr>
            <w:r>
              <w:rPr>
                <w:noProof/>
              </w:rPr>
              <w:pict>
                <v:shape id="Resim 2" o:spid="_x0000_s1028" type="#_x0000_t75" alt="Açıklama: C:\Documents and Settings\Administrator\Desktop\araba15.jpg" style="position:absolute;margin-left:1.75pt;margin-top:10.9pt;width:70.55pt;height:51.35pt;z-index:-251656704;visibility:visible;mso-wrap-distance-top:.96pt;mso-wrap-distance-right:9.59pt;mso-wrap-distance-bottom:1.58pt" o:gfxdata="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">
                  <v:imagedata r:id="rId11" o:title=""/>
                  <o:lock v:ext="edit" aspectratio="f"/>
                </v:shape>
              </w:pict>
            </w:r>
            <w:r>
              <w:rPr>
                <w:noProof/>
              </w:rPr>
              <w:pict>
                <v:shape id="_x0000_s1029" type="#_x0000_t75" alt="Açıklama: C:\Documents and Settings\Administrator\Desktop\ucak_modelleri4.jpg" style="position:absolute;margin-left:63.75pt;margin-top:20.35pt;width:71.4pt;height:38.85pt;z-index:-251655680;visibility:visible">
                  <v:imagedata r:id="rId12" o:title=""/>
                </v:shape>
              </w:pict>
            </w:r>
            <w:r>
              <w:rPr>
                <w:noProof/>
              </w:rPr>
              <w:pict>
                <v:roundrect id="_x0000_s1030" style="position:absolute;margin-left:202.45pt;margin-top:68.2pt;width:42.75pt;height:19.5pt;z-index:251658752" arcsize="10923f">
                  <v:textbox style="mso-next-textbox:#_x0000_s1030">
                    <w:txbxContent>
                      <w:p w:rsidR="000B14C1" w:rsidRPr="009760B0" w:rsidRDefault="000B14C1" w:rsidP="00AA424F">
                        <w:pPr>
                          <w:rPr>
                            <w:rFonts w:ascii="Century Gothic" w:hAnsi="Century Gothic"/>
                            <w:b/>
                            <w:sz w:val="16"/>
                            <w:szCs w:val="16"/>
                          </w:rPr>
                        </w:pPr>
                        <w:r w:rsidRPr="009760B0">
                          <w:rPr>
                            <w:rFonts w:ascii="Century Gothic" w:hAnsi="Century Gothic"/>
                            <w:b/>
                            <w:sz w:val="16"/>
                            <w:szCs w:val="16"/>
                          </w:rPr>
                          <w:t>Gemi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</w:rPr>
              <w:pict>
                <v:roundrect id="_x0000_s1031" style="position:absolute;margin-left:135.15pt;margin-top:68.2pt;width:53.25pt;height:21.75pt;z-index:251656704" arcsize="10923f">
                  <v:textbox style="mso-next-textbox:#_x0000_s1031">
                    <w:txbxContent>
                      <w:p w:rsidR="000B14C1" w:rsidRPr="007C1DE2" w:rsidRDefault="000B14C1" w:rsidP="00AA424F">
                        <w:pPr>
                          <w:rPr>
                            <w:rFonts w:ascii="Century Gothic" w:hAnsi="Century Gothic"/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rFonts w:ascii="Century Gothic" w:hAnsi="Century Gothic"/>
                            <w:b/>
                            <w:sz w:val="16"/>
                            <w:szCs w:val="16"/>
                          </w:rPr>
                          <w:t xml:space="preserve">   </w:t>
                        </w:r>
                        <w:r w:rsidRPr="007C1DE2">
                          <w:rPr>
                            <w:rFonts w:ascii="Century Gothic" w:hAnsi="Century Gothic"/>
                            <w:b/>
                            <w:sz w:val="16"/>
                            <w:szCs w:val="16"/>
                          </w:rPr>
                          <w:t>Paraşüt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</w:rPr>
              <w:pict>
                <v:roundrect id="_x0000_s1032" style="position:absolute;margin-left:77.2pt;margin-top:68.2pt;width:47.25pt;height:19.5pt;z-index:251657728" arcsize="10923f">
                  <v:textbox style="mso-next-textbox:#_x0000_s1032">
                    <w:txbxContent>
                      <w:p w:rsidR="000B14C1" w:rsidRPr="009760B0" w:rsidRDefault="000B14C1" w:rsidP="00AA424F">
                        <w:pPr>
                          <w:rPr>
                            <w:rFonts w:ascii="Century Gothic" w:hAnsi="Century Gothic"/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rFonts w:ascii="Century Gothic" w:hAnsi="Century Gothic"/>
                            <w:b/>
                            <w:sz w:val="16"/>
                            <w:szCs w:val="16"/>
                          </w:rPr>
                          <w:t>Uçak</w:t>
                        </w:r>
                      </w:p>
                    </w:txbxContent>
                  </v:textbox>
                </v:roundrect>
              </w:pict>
            </w:r>
            <w:r w:rsidRPr="004D48E8">
              <w:rPr>
                <w:b/>
                <w:sz w:val="22"/>
                <w:szCs w:val="22"/>
              </w:rPr>
              <w:t xml:space="preserve">                                                  </w:t>
            </w:r>
            <w:r w:rsidRPr="004D48E8">
              <w:rPr>
                <w:b/>
                <w:noProof/>
                <w:sz w:val="22"/>
                <w:szCs w:val="22"/>
              </w:rPr>
              <w:pict>
                <v:shape id="Resim 6" o:spid="_x0000_i1030" type="#_x0000_t75" alt="paraşüt" style="width:48pt;height:56.25pt;visibility:visible">
                  <v:imagedata r:id="rId13" o:title=""/>
                </v:shape>
              </w:pict>
            </w:r>
            <w:r w:rsidRPr="004D48E8">
              <w:rPr>
                <w:b/>
                <w:sz w:val="22"/>
                <w:szCs w:val="22"/>
              </w:rPr>
              <w:t xml:space="preserve">    </w:t>
            </w:r>
            <w:r w:rsidRPr="004D48E8">
              <w:rPr>
                <w:b/>
                <w:noProof/>
                <w:sz w:val="22"/>
                <w:szCs w:val="22"/>
              </w:rPr>
              <w:pict>
                <v:shape id="Resim 7" o:spid="_x0000_i1031" type="#_x0000_t75" alt="gemi" style="width:45pt;height:56.25pt;visibility:visible">
                  <v:imagedata r:id="rId14" o:title=""/>
                </v:shape>
              </w:pict>
            </w:r>
            <w:r w:rsidRPr="004D48E8">
              <w:rPr>
                <w:b/>
                <w:sz w:val="22"/>
                <w:szCs w:val="22"/>
              </w:rPr>
              <w:t xml:space="preserve">             </w:t>
            </w:r>
          </w:p>
          <w:p w:rsidR="000B14C1" w:rsidRPr="004D48E8" w:rsidRDefault="000B14C1" w:rsidP="004D48E8">
            <w:pPr>
              <w:rPr>
                <w:b/>
                <w:sz w:val="22"/>
                <w:szCs w:val="22"/>
              </w:rPr>
            </w:pPr>
          </w:p>
          <w:p w:rsidR="000B14C1" w:rsidRPr="004D48E8" w:rsidRDefault="000B14C1" w:rsidP="004D48E8">
            <w:pPr>
              <w:rPr>
                <w:b/>
                <w:sz w:val="22"/>
                <w:szCs w:val="22"/>
              </w:rPr>
            </w:pPr>
            <w:r>
              <w:rPr>
                <w:noProof/>
              </w:rPr>
              <w:pict>
                <v:roundrect id="_x0000_s1033" style="position:absolute;margin-left:11.7pt;margin-top:-.6pt;width:54pt;height:21.75pt;z-index:251655680" arcsize="10923f">
                  <v:textbox style="mso-next-textbox:#_x0000_s1033">
                    <w:txbxContent>
                      <w:p w:rsidR="000B14C1" w:rsidRPr="007C1DE2" w:rsidRDefault="000B14C1" w:rsidP="00AA424F">
                        <w:pPr>
                          <w:rPr>
                            <w:rFonts w:ascii="Century Gothic" w:hAnsi="Century Gothic"/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rFonts w:ascii="Century Gothic" w:hAnsi="Century Gothic"/>
                            <w:b/>
                            <w:sz w:val="16"/>
                            <w:szCs w:val="16"/>
                          </w:rPr>
                          <w:t>Araba</w:t>
                        </w:r>
                      </w:p>
                      <w:p w:rsidR="000B14C1" w:rsidRDefault="000B14C1"/>
                    </w:txbxContent>
                  </v:textbox>
                </v:roundrect>
              </w:pict>
            </w:r>
          </w:p>
          <w:p w:rsidR="000B14C1" w:rsidRPr="004D48E8" w:rsidRDefault="000B14C1" w:rsidP="004D48E8">
            <w:pPr>
              <w:rPr>
                <w:b/>
                <w:sz w:val="22"/>
                <w:szCs w:val="22"/>
              </w:rPr>
            </w:pPr>
          </w:p>
          <w:p w:rsidR="000B14C1" w:rsidRPr="004D48E8" w:rsidRDefault="000B14C1" w:rsidP="004D48E8">
            <w:pPr>
              <w:pStyle w:val="NoSpacing"/>
              <w:rPr>
                <w:rFonts w:ascii="Times New Roman" w:hAnsi="Times New Roman"/>
                <w:b/>
              </w:rPr>
            </w:pPr>
            <w:r w:rsidRPr="004D48E8">
              <w:rPr>
                <w:rFonts w:ascii="Times New Roman" w:hAnsi="Times New Roman"/>
                <w:b/>
              </w:rPr>
              <w:t xml:space="preserve">Yukarıda  verilen araçların hangisinde </w:t>
            </w:r>
            <w:r w:rsidRPr="004D48E8">
              <w:rPr>
                <w:rFonts w:ascii="Times New Roman" w:hAnsi="Times New Roman"/>
                <w:b/>
                <w:u w:val="single"/>
              </w:rPr>
              <w:t>sürtünmeyi arttırıcı</w:t>
            </w:r>
            <w:r w:rsidRPr="004D48E8">
              <w:rPr>
                <w:rFonts w:ascii="Times New Roman" w:hAnsi="Times New Roman"/>
                <w:b/>
              </w:rPr>
              <w:t xml:space="preserve"> çalışmalar yapılmıştır?</w:t>
            </w:r>
          </w:p>
          <w:p w:rsidR="000B14C1" w:rsidRPr="004D48E8" w:rsidRDefault="000B14C1" w:rsidP="004D48E8">
            <w:pPr>
              <w:pStyle w:val="NoSpacing"/>
              <w:rPr>
                <w:rFonts w:ascii="Times New Roman" w:hAnsi="Times New Roman"/>
                <w:b/>
              </w:rPr>
            </w:pPr>
            <w:r w:rsidRPr="004D48E8">
              <w:rPr>
                <w:rFonts w:ascii="Times New Roman" w:hAnsi="Times New Roman"/>
                <w:b/>
              </w:rPr>
              <w:t>A) Araba          B) Uçak         C) Paraşüt        D) Gemi</w:t>
            </w:r>
          </w:p>
          <w:p w:rsidR="000B14C1" w:rsidRPr="004D48E8" w:rsidRDefault="000B14C1" w:rsidP="004D48E8">
            <w:pPr>
              <w:rPr>
                <w:b/>
                <w:sz w:val="22"/>
                <w:szCs w:val="22"/>
              </w:rPr>
            </w:pPr>
            <w:r w:rsidRPr="004D48E8">
              <w:rPr>
                <w:b/>
                <w:sz w:val="22"/>
                <w:szCs w:val="22"/>
              </w:rPr>
              <w:t>10-</w:t>
            </w:r>
          </w:p>
          <w:p w:rsidR="000B14C1" w:rsidRPr="004D48E8" w:rsidRDefault="000B14C1" w:rsidP="004D48E8">
            <w:pPr>
              <w:rPr>
                <w:b/>
                <w:sz w:val="22"/>
                <w:szCs w:val="22"/>
              </w:rPr>
            </w:pPr>
            <w:r>
              <w:rPr>
                <w:noProof/>
              </w:rPr>
              <w:pict>
                <v:shape id="Resim 13" o:spid="_x0000_s1034" type="#_x0000_t75" style="position:absolute;margin-left:1.9pt;margin-top:3.35pt;width:243.15pt;height:246.35pt;z-index:251661824;visibility:visible">
                  <v:imagedata r:id="rId15" o:title="" cropleft="3594f"/>
                </v:shape>
              </w:pict>
            </w:r>
          </w:p>
          <w:p w:rsidR="000B14C1" w:rsidRPr="004D48E8" w:rsidRDefault="000B14C1" w:rsidP="004D48E8">
            <w:pPr>
              <w:rPr>
                <w:b/>
                <w:sz w:val="22"/>
                <w:szCs w:val="22"/>
              </w:rPr>
            </w:pPr>
          </w:p>
          <w:p w:rsidR="000B14C1" w:rsidRPr="004D48E8" w:rsidRDefault="000B14C1" w:rsidP="004D48E8">
            <w:pPr>
              <w:rPr>
                <w:b/>
                <w:sz w:val="22"/>
                <w:szCs w:val="22"/>
              </w:rPr>
            </w:pPr>
          </w:p>
          <w:p w:rsidR="000B14C1" w:rsidRPr="004D48E8" w:rsidRDefault="000B14C1" w:rsidP="004D48E8">
            <w:pPr>
              <w:rPr>
                <w:b/>
                <w:sz w:val="22"/>
                <w:szCs w:val="22"/>
              </w:rPr>
            </w:pPr>
          </w:p>
          <w:p w:rsidR="000B14C1" w:rsidRPr="004D48E8" w:rsidRDefault="000B14C1" w:rsidP="004D48E8">
            <w:pPr>
              <w:rPr>
                <w:b/>
                <w:sz w:val="22"/>
                <w:szCs w:val="22"/>
              </w:rPr>
            </w:pPr>
          </w:p>
          <w:p w:rsidR="000B14C1" w:rsidRPr="004D48E8" w:rsidRDefault="000B14C1" w:rsidP="004D48E8">
            <w:pPr>
              <w:rPr>
                <w:b/>
                <w:sz w:val="22"/>
                <w:szCs w:val="22"/>
              </w:rPr>
            </w:pPr>
          </w:p>
          <w:p w:rsidR="000B14C1" w:rsidRPr="004D48E8" w:rsidRDefault="000B14C1" w:rsidP="004D48E8">
            <w:pPr>
              <w:rPr>
                <w:b/>
                <w:sz w:val="22"/>
                <w:szCs w:val="22"/>
              </w:rPr>
            </w:pPr>
          </w:p>
          <w:p w:rsidR="000B14C1" w:rsidRPr="004D48E8" w:rsidRDefault="000B14C1" w:rsidP="004D48E8">
            <w:pPr>
              <w:rPr>
                <w:b/>
                <w:sz w:val="22"/>
                <w:szCs w:val="22"/>
              </w:rPr>
            </w:pPr>
          </w:p>
          <w:p w:rsidR="000B14C1" w:rsidRPr="004D48E8" w:rsidRDefault="000B14C1" w:rsidP="004D48E8">
            <w:pPr>
              <w:rPr>
                <w:b/>
                <w:sz w:val="22"/>
                <w:szCs w:val="22"/>
              </w:rPr>
            </w:pPr>
          </w:p>
          <w:p w:rsidR="000B14C1" w:rsidRPr="004D48E8" w:rsidRDefault="000B14C1" w:rsidP="004D48E8">
            <w:pPr>
              <w:rPr>
                <w:b/>
                <w:sz w:val="22"/>
                <w:szCs w:val="22"/>
              </w:rPr>
            </w:pPr>
          </w:p>
          <w:p w:rsidR="000B14C1" w:rsidRPr="004D48E8" w:rsidRDefault="000B14C1" w:rsidP="004D48E8">
            <w:pPr>
              <w:rPr>
                <w:b/>
                <w:sz w:val="22"/>
                <w:szCs w:val="22"/>
              </w:rPr>
            </w:pPr>
          </w:p>
          <w:p w:rsidR="000B14C1" w:rsidRPr="004D48E8" w:rsidRDefault="000B14C1" w:rsidP="004D48E8">
            <w:pPr>
              <w:rPr>
                <w:b/>
                <w:sz w:val="22"/>
                <w:szCs w:val="22"/>
              </w:rPr>
            </w:pPr>
          </w:p>
          <w:p w:rsidR="000B14C1" w:rsidRPr="004D48E8" w:rsidRDefault="000B14C1" w:rsidP="004D48E8">
            <w:pPr>
              <w:rPr>
                <w:b/>
                <w:sz w:val="22"/>
                <w:szCs w:val="22"/>
              </w:rPr>
            </w:pPr>
          </w:p>
          <w:p w:rsidR="000B14C1" w:rsidRPr="004D48E8" w:rsidRDefault="000B14C1" w:rsidP="004D48E8">
            <w:pPr>
              <w:rPr>
                <w:b/>
                <w:sz w:val="22"/>
                <w:szCs w:val="22"/>
              </w:rPr>
            </w:pPr>
          </w:p>
          <w:p w:rsidR="000B14C1" w:rsidRPr="004D48E8" w:rsidRDefault="000B14C1" w:rsidP="004D48E8">
            <w:pPr>
              <w:rPr>
                <w:b/>
                <w:sz w:val="22"/>
                <w:szCs w:val="22"/>
              </w:rPr>
            </w:pPr>
          </w:p>
          <w:p w:rsidR="000B14C1" w:rsidRPr="004D48E8" w:rsidRDefault="000B14C1" w:rsidP="004D48E8">
            <w:pPr>
              <w:rPr>
                <w:b/>
                <w:sz w:val="22"/>
                <w:szCs w:val="22"/>
              </w:rPr>
            </w:pPr>
          </w:p>
          <w:p w:rsidR="000B14C1" w:rsidRPr="004D48E8" w:rsidRDefault="000B14C1" w:rsidP="004D48E8">
            <w:pPr>
              <w:rPr>
                <w:b/>
                <w:sz w:val="22"/>
                <w:szCs w:val="22"/>
              </w:rPr>
            </w:pPr>
          </w:p>
          <w:p w:rsidR="000B14C1" w:rsidRPr="004D48E8" w:rsidRDefault="000B14C1" w:rsidP="004D48E8">
            <w:pPr>
              <w:rPr>
                <w:b/>
                <w:sz w:val="22"/>
                <w:szCs w:val="22"/>
              </w:rPr>
            </w:pPr>
          </w:p>
          <w:p w:rsidR="000B14C1" w:rsidRPr="004D48E8" w:rsidRDefault="000B14C1" w:rsidP="004D48E8">
            <w:pPr>
              <w:jc w:val="both"/>
              <w:rPr>
                <w:b/>
                <w:sz w:val="22"/>
                <w:szCs w:val="22"/>
              </w:rPr>
            </w:pPr>
          </w:p>
          <w:p w:rsidR="000B14C1" w:rsidRPr="004D48E8" w:rsidRDefault="000B14C1" w:rsidP="004D48E8">
            <w:pPr>
              <w:jc w:val="both"/>
              <w:rPr>
                <w:b/>
                <w:sz w:val="22"/>
                <w:szCs w:val="22"/>
              </w:rPr>
            </w:pPr>
          </w:p>
          <w:p w:rsidR="000B14C1" w:rsidRPr="004D48E8" w:rsidRDefault="000B14C1" w:rsidP="004D48E8">
            <w:pPr>
              <w:jc w:val="both"/>
              <w:rPr>
                <w:b/>
                <w:sz w:val="22"/>
                <w:szCs w:val="22"/>
              </w:rPr>
            </w:pPr>
            <w:r w:rsidRPr="004D48E8">
              <w:rPr>
                <w:b/>
                <w:sz w:val="22"/>
                <w:szCs w:val="22"/>
              </w:rPr>
              <w:t xml:space="preserve">11-Isı ve sıcaklık kavramları hangisinde </w:t>
            </w:r>
            <w:r w:rsidRPr="004D48E8">
              <w:rPr>
                <w:b/>
                <w:sz w:val="22"/>
                <w:szCs w:val="22"/>
                <w:u w:val="single"/>
              </w:rPr>
              <w:t>doğru</w:t>
            </w:r>
            <w:r w:rsidRPr="004D48E8">
              <w:rPr>
                <w:b/>
                <w:sz w:val="22"/>
                <w:szCs w:val="22"/>
              </w:rPr>
              <w:t xml:space="preserve"> olarak kullanılmıştır?</w:t>
            </w:r>
          </w:p>
          <w:p w:rsidR="000B14C1" w:rsidRPr="004D48E8" w:rsidRDefault="000B14C1" w:rsidP="004D48E8">
            <w:pPr>
              <w:jc w:val="both"/>
              <w:rPr>
                <w:b/>
                <w:sz w:val="22"/>
                <w:szCs w:val="22"/>
              </w:rPr>
            </w:pPr>
            <w:r w:rsidRPr="004D48E8">
              <w:rPr>
                <w:b/>
                <w:sz w:val="22"/>
                <w:szCs w:val="22"/>
              </w:rPr>
              <w:t xml:space="preserve">A) Havanın ısısını 40 </w:t>
            </w:r>
            <w:r w:rsidRPr="004D48E8">
              <w:rPr>
                <w:b/>
                <w:sz w:val="22"/>
                <w:szCs w:val="22"/>
                <w:vertAlign w:val="superscript"/>
              </w:rPr>
              <w:t>0</w:t>
            </w:r>
            <w:r w:rsidRPr="004D48E8">
              <w:rPr>
                <w:b/>
                <w:sz w:val="22"/>
                <w:szCs w:val="22"/>
              </w:rPr>
              <w:t>C ölçtüm.</w:t>
            </w:r>
          </w:p>
          <w:p w:rsidR="000B14C1" w:rsidRPr="004D48E8" w:rsidRDefault="000B14C1" w:rsidP="004D48E8">
            <w:pPr>
              <w:jc w:val="both"/>
              <w:rPr>
                <w:b/>
                <w:sz w:val="22"/>
                <w:szCs w:val="22"/>
              </w:rPr>
            </w:pPr>
            <w:r w:rsidRPr="004D48E8">
              <w:rPr>
                <w:b/>
                <w:sz w:val="22"/>
                <w:szCs w:val="22"/>
              </w:rPr>
              <w:t>B) Vücut ısısı artmış.</w:t>
            </w:r>
          </w:p>
          <w:p w:rsidR="000B14C1" w:rsidRPr="004D48E8" w:rsidRDefault="000B14C1" w:rsidP="004D48E8">
            <w:pPr>
              <w:jc w:val="both"/>
              <w:rPr>
                <w:b/>
                <w:sz w:val="22"/>
                <w:szCs w:val="22"/>
              </w:rPr>
            </w:pPr>
            <w:r w:rsidRPr="004D48E8">
              <w:rPr>
                <w:b/>
                <w:sz w:val="22"/>
                <w:szCs w:val="22"/>
              </w:rPr>
              <w:t>C) Havanın sıcaklığı düşmüş.</w:t>
            </w:r>
          </w:p>
          <w:p w:rsidR="000B14C1" w:rsidRPr="004D48E8" w:rsidRDefault="000B14C1" w:rsidP="004D48E8">
            <w:pPr>
              <w:jc w:val="both"/>
              <w:rPr>
                <w:b/>
                <w:sz w:val="22"/>
                <w:szCs w:val="22"/>
              </w:rPr>
            </w:pPr>
            <w:r w:rsidRPr="004D48E8">
              <w:rPr>
                <w:b/>
                <w:sz w:val="22"/>
                <w:szCs w:val="22"/>
              </w:rPr>
              <w:t>D) Sobanın ısısı elimi yaktı.</w:t>
            </w:r>
          </w:p>
          <w:p w:rsidR="000B14C1" w:rsidRPr="004D48E8" w:rsidRDefault="000B14C1" w:rsidP="004D48E8">
            <w:pPr>
              <w:pStyle w:val="ListParagraph"/>
              <w:ind w:left="0"/>
              <w:jc w:val="both"/>
              <w:rPr>
                <w:rFonts w:ascii="Times New Roman" w:hAnsi="Times New Roman"/>
                <w:b/>
              </w:rPr>
            </w:pPr>
            <w:r w:rsidRPr="004D48E8">
              <w:rPr>
                <w:rFonts w:ascii="Times New Roman" w:hAnsi="Times New Roman"/>
                <w:b/>
              </w:rPr>
              <w:t>19-</w:t>
            </w:r>
          </w:p>
          <w:p w:rsidR="000B14C1" w:rsidRPr="004D48E8" w:rsidRDefault="000B14C1" w:rsidP="004D48E8">
            <w:pPr>
              <w:pStyle w:val="ListParagraph"/>
              <w:ind w:left="0"/>
              <w:jc w:val="both"/>
              <w:rPr>
                <w:rFonts w:ascii="Times New Roman" w:hAnsi="Times New Roman"/>
                <w:b/>
              </w:rPr>
            </w:pPr>
            <w:r w:rsidRPr="004D48E8">
              <w:rPr>
                <w:rFonts w:ascii="Times New Roman" w:hAnsi="Times New Roman"/>
                <w:b/>
                <w:noProof/>
                <w:lang w:eastAsia="tr-TR"/>
              </w:rPr>
              <w:pict>
                <v:shape id="Resim 15" o:spid="_x0000_i1032" type="#_x0000_t75" style="width:243pt;height:222pt;visibility:visible">
                  <v:imagedata r:id="rId16" o:title=""/>
                </v:shape>
              </w:pict>
            </w:r>
          </w:p>
          <w:p w:rsidR="000B14C1" w:rsidRPr="004D48E8" w:rsidRDefault="000B14C1" w:rsidP="004D48E8">
            <w:pPr>
              <w:pStyle w:val="ListParagraph"/>
              <w:ind w:left="0"/>
              <w:jc w:val="both"/>
              <w:rPr>
                <w:rFonts w:ascii="Times New Roman" w:hAnsi="Times New Roman"/>
                <w:b/>
              </w:rPr>
            </w:pPr>
          </w:p>
          <w:p w:rsidR="000B14C1" w:rsidRPr="004D48E8" w:rsidRDefault="000B14C1" w:rsidP="004D48E8">
            <w:pPr>
              <w:pStyle w:val="ListParagraph"/>
              <w:ind w:left="0"/>
              <w:jc w:val="both"/>
              <w:rPr>
                <w:rFonts w:ascii="Times New Roman" w:hAnsi="Times New Roman"/>
                <w:b/>
              </w:rPr>
            </w:pPr>
          </w:p>
          <w:p w:rsidR="000B14C1" w:rsidRPr="004D48E8" w:rsidRDefault="000B14C1" w:rsidP="004D48E8">
            <w:pPr>
              <w:pStyle w:val="ListParagraph"/>
              <w:ind w:left="0"/>
              <w:jc w:val="both"/>
              <w:rPr>
                <w:rFonts w:ascii="Times New Roman" w:hAnsi="Times New Roman"/>
                <w:b/>
              </w:rPr>
            </w:pPr>
            <w:r w:rsidRPr="004D48E8">
              <w:rPr>
                <w:rFonts w:ascii="Times New Roman" w:hAnsi="Times New Roman"/>
                <w:b/>
              </w:rPr>
              <w:t xml:space="preserve">20- </w:t>
            </w:r>
            <w:r w:rsidRPr="004D48E8">
              <w:rPr>
                <w:rFonts w:ascii="Times New Roman" w:hAnsi="Times New Roman"/>
                <w:b/>
                <w:bCs/>
              </w:rPr>
              <w:t xml:space="preserve">Aşağıdaki olaylardan hangisi büzüşmeye örnek </w:t>
            </w:r>
            <w:r w:rsidRPr="004D48E8">
              <w:rPr>
                <w:rFonts w:ascii="Times New Roman" w:hAnsi="Times New Roman"/>
                <w:b/>
                <w:bCs/>
                <w:u w:val="single"/>
              </w:rPr>
              <w:t>gösterilemez?</w:t>
            </w:r>
            <w:r w:rsidRPr="004D48E8">
              <w:rPr>
                <w:rFonts w:ascii="Times New Roman" w:hAnsi="Times New Roman"/>
                <w:b/>
                <w:bCs/>
              </w:rPr>
              <w:t xml:space="preserve"> </w:t>
            </w:r>
          </w:p>
          <w:p w:rsidR="000B14C1" w:rsidRPr="004D48E8" w:rsidRDefault="000B14C1" w:rsidP="004D48E8">
            <w:pPr>
              <w:tabs>
                <w:tab w:val="left" w:pos="0"/>
                <w:tab w:val="left" w:pos="180"/>
              </w:tabs>
              <w:jc w:val="both"/>
              <w:rPr>
                <w:b/>
                <w:sz w:val="22"/>
                <w:szCs w:val="22"/>
              </w:rPr>
            </w:pPr>
            <w:r w:rsidRPr="004D48E8">
              <w:rPr>
                <w:b/>
                <w:sz w:val="22"/>
                <w:szCs w:val="22"/>
              </w:rPr>
              <w:t>A) Soğuk zemine bırakılan balonun şişkinliğinin azalması.</w:t>
            </w:r>
          </w:p>
          <w:p w:rsidR="000B14C1" w:rsidRPr="004D48E8" w:rsidRDefault="000B14C1" w:rsidP="004D48E8">
            <w:pPr>
              <w:tabs>
                <w:tab w:val="left" w:pos="0"/>
                <w:tab w:val="left" w:pos="180"/>
              </w:tabs>
              <w:jc w:val="both"/>
              <w:rPr>
                <w:b/>
                <w:sz w:val="22"/>
                <w:szCs w:val="22"/>
              </w:rPr>
            </w:pPr>
          </w:p>
          <w:p w:rsidR="000B14C1" w:rsidRPr="004D48E8" w:rsidRDefault="000B14C1" w:rsidP="004D48E8">
            <w:pPr>
              <w:tabs>
                <w:tab w:val="left" w:pos="0"/>
                <w:tab w:val="left" w:pos="180"/>
              </w:tabs>
              <w:jc w:val="both"/>
              <w:rPr>
                <w:b/>
                <w:sz w:val="22"/>
                <w:szCs w:val="22"/>
              </w:rPr>
            </w:pPr>
            <w:r w:rsidRPr="004D48E8">
              <w:rPr>
                <w:b/>
                <w:sz w:val="22"/>
                <w:szCs w:val="22"/>
              </w:rPr>
              <w:t>B) Enerji nakil hatlarındaki tellerin yazın daha gevşek (sarkık) durması.</w:t>
            </w:r>
          </w:p>
          <w:p w:rsidR="000B14C1" w:rsidRPr="004D48E8" w:rsidRDefault="000B14C1" w:rsidP="004D48E8">
            <w:pPr>
              <w:tabs>
                <w:tab w:val="left" w:pos="0"/>
                <w:tab w:val="left" w:pos="180"/>
              </w:tabs>
              <w:jc w:val="both"/>
              <w:rPr>
                <w:b/>
                <w:sz w:val="22"/>
                <w:szCs w:val="22"/>
              </w:rPr>
            </w:pPr>
          </w:p>
          <w:p w:rsidR="000B14C1" w:rsidRPr="004D48E8" w:rsidRDefault="000B14C1" w:rsidP="004D48E8">
            <w:pPr>
              <w:tabs>
                <w:tab w:val="left" w:pos="0"/>
                <w:tab w:val="left" w:pos="180"/>
              </w:tabs>
              <w:jc w:val="both"/>
              <w:rPr>
                <w:b/>
                <w:sz w:val="22"/>
                <w:szCs w:val="22"/>
              </w:rPr>
            </w:pPr>
            <w:r w:rsidRPr="004D48E8">
              <w:rPr>
                <w:b/>
                <w:sz w:val="22"/>
                <w:szCs w:val="22"/>
              </w:rPr>
              <w:t>C) Demir yolu raylarının uçları arasındaki boşlukların  kışın artması.</w:t>
            </w:r>
          </w:p>
          <w:p w:rsidR="000B14C1" w:rsidRPr="004D48E8" w:rsidRDefault="000B14C1" w:rsidP="004D48E8">
            <w:pPr>
              <w:tabs>
                <w:tab w:val="left" w:pos="0"/>
                <w:tab w:val="left" w:pos="180"/>
              </w:tabs>
              <w:jc w:val="both"/>
              <w:rPr>
                <w:b/>
                <w:sz w:val="22"/>
                <w:szCs w:val="22"/>
              </w:rPr>
            </w:pPr>
          </w:p>
          <w:p w:rsidR="000B14C1" w:rsidRPr="004D48E8" w:rsidRDefault="000B14C1" w:rsidP="004D48E8">
            <w:pPr>
              <w:tabs>
                <w:tab w:val="left" w:pos="0"/>
                <w:tab w:val="left" w:pos="180"/>
              </w:tabs>
              <w:jc w:val="both"/>
              <w:rPr>
                <w:b/>
                <w:sz w:val="22"/>
                <w:szCs w:val="22"/>
              </w:rPr>
            </w:pPr>
            <w:r w:rsidRPr="004D48E8">
              <w:rPr>
                <w:b/>
                <w:sz w:val="22"/>
                <w:szCs w:val="22"/>
              </w:rPr>
              <w:t>D) Fırından yeni çıkan kekin hacminin soğudukça küçülmesi.</w:t>
            </w:r>
          </w:p>
          <w:p w:rsidR="000B14C1" w:rsidRPr="004D48E8" w:rsidRDefault="000B14C1" w:rsidP="004D48E8">
            <w:pPr>
              <w:rPr>
                <w:sz w:val="22"/>
                <w:szCs w:val="22"/>
              </w:rPr>
            </w:pPr>
          </w:p>
        </w:tc>
      </w:tr>
    </w:tbl>
    <w:p w:rsidR="000B14C1" w:rsidRPr="00DF3A91" w:rsidRDefault="000B14C1" w:rsidP="00DF3A91">
      <w:pPr>
        <w:tabs>
          <w:tab w:val="left" w:pos="12693"/>
        </w:tabs>
        <w:rPr>
          <w:b/>
        </w:rPr>
      </w:pPr>
      <w:r w:rsidRPr="00C667ED">
        <w:rPr>
          <w:b/>
        </w:rPr>
        <w:t>Her soru ‘5’ puandır. Başarılar dilerim…</w:t>
      </w:r>
      <w:r w:rsidRPr="00C667ED">
        <w:rPr>
          <w:b/>
        </w:rPr>
        <w:tab/>
      </w:r>
      <w:r>
        <w:rPr>
          <w:b/>
        </w:rPr>
        <w:t xml:space="preserve">              ……………</w:t>
      </w:r>
      <w:r w:rsidRPr="00C667ED">
        <w:rPr>
          <w:b/>
        </w:rPr>
        <w:br w:type="textWrapping" w:clear="all"/>
      </w:r>
      <w:r w:rsidRPr="00C667ED">
        <w:rPr>
          <w:b/>
        </w:rPr>
        <w:tab/>
      </w:r>
      <w:r w:rsidRPr="00C667ED">
        <w:rPr>
          <w:b/>
        </w:rPr>
        <w:tab/>
      </w:r>
      <w:r>
        <w:rPr>
          <w:b/>
        </w:rPr>
        <w:t xml:space="preserve">      Fen Bilimleri Ö</w:t>
      </w:r>
      <w:r w:rsidRPr="00C667ED">
        <w:rPr>
          <w:b/>
        </w:rPr>
        <w:t>ğretmeni</w:t>
      </w:r>
    </w:p>
    <w:sectPr w:rsidR="000B14C1" w:rsidRPr="00DF3A91" w:rsidSect="004243CE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243CE"/>
    <w:rsid w:val="000503FE"/>
    <w:rsid w:val="00093969"/>
    <w:rsid w:val="000B14C1"/>
    <w:rsid w:val="000B601A"/>
    <w:rsid w:val="000E352A"/>
    <w:rsid w:val="00102DAE"/>
    <w:rsid w:val="00167F90"/>
    <w:rsid w:val="001F17E9"/>
    <w:rsid w:val="00257540"/>
    <w:rsid w:val="002A3C1F"/>
    <w:rsid w:val="002B440C"/>
    <w:rsid w:val="002C3A3F"/>
    <w:rsid w:val="004243CE"/>
    <w:rsid w:val="0047202A"/>
    <w:rsid w:val="004D48E8"/>
    <w:rsid w:val="004E7522"/>
    <w:rsid w:val="005664EE"/>
    <w:rsid w:val="00621A71"/>
    <w:rsid w:val="00685874"/>
    <w:rsid w:val="006C5521"/>
    <w:rsid w:val="006D71E8"/>
    <w:rsid w:val="006E7F27"/>
    <w:rsid w:val="00736ABD"/>
    <w:rsid w:val="00781EF2"/>
    <w:rsid w:val="007C1DE2"/>
    <w:rsid w:val="00885545"/>
    <w:rsid w:val="008F45F7"/>
    <w:rsid w:val="00923C37"/>
    <w:rsid w:val="00947C2E"/>
    <w:rsid w:val="009760B0"/>
    <w:rsid w:val="00982C04"/>
    <w:rsid w:val="00A81DE9"/>
    <w:rsid w:val="00A973A8"/>
    <w:rsid w:val="00AA424F"/>
    <w:rsid w:val="00B231D9"/>
    <w:rsid w:val="00B83AC3"/>
    <w:rsid w:val="00C037A1"/>
    <w:rsid w:val="00C213A2"/>
    <w:rsid w:val="00C667ED"/>
    <w:rsid w:val="00CB2053"/>
    <w:rsid w:val="00D729C4"/>
    <w:rsid w:val="00D873D3"/>
    <w:rsid w:val="00DF35FF"/>
    <w:rsid w:val="00DF3A91"/>
    <w:rsid w:val="00F00EA7"/>
    <w:rsid w:val="00F45FF5"/>
    <w:rsid w:val="00F92F29"/>
    <w:rsid w:val="00FC16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43CE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4243C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FC162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C162A"/>
    <w:rPr>
      <w:rFonts w:ascii="Tahoma" w:hAnsi="Tahoma" w:cs="Tahoma"/>
      <w:sz w:val="16"/>
      <w:szCs w:val="16"/>
      <w:lang w:eastAsia="tr-TR"/>
    </w:rPr>
  </w:style>
  <w:style w:type="paragraph" w:styleId="NoSpacing">
    <w:name w:val="No Spacing"/>
    <w:uiPriority w:val="99"/>
    <w:qFormat/>
    <w:rsid w:val="00C037A1"/>
    <w:rPr>
      <w:lang w:eastAsia="en-US"/>
    </w:rPr>
  </w:style>
  <w:style w:type="paragraph" w:styleId="ListParagraph">
    <w:name w:val="List Paragraph"/>
    <w:basedOn w:val="Normal"/>
    <w:uiPriority w:val="99"/>
    <w:qFormat/>
    <w:rsid w:val="00C037A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2.jpe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jpeg"/><Relationship Id="rId4" Type="http://schemas.openxmlformats.org/officeDocument/2006/relationships/image" Target="http://www.fenokulu.net/konutesti/applications/yonetici/sayfalar/resim_bul.php?soru_bul=1&amp;soru_no=13084" TargetMode="External"/><Relationship Id="rId9" Type="http://schemas.openxmlformats.org/officeDocument/2006/relationships/image" Target="media/image5.jpe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334</TotalTime>
  <Pages>3</Pages>
  <Words>609</Words>
  <Characters>3474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HÜSEYİN</dc:creator>
  <cp:keywords/>
  <dc:description/>
  <cp:lastModifiedBy>fatih</cp:lastModifiedBy>
  <cp:revision>20</cp:revision>
  <dcterms:created xsi:type="dcterms:W3CDTF">2014-12-29T13:46:00Z</dcterms:created>
  <dcterms:modified xsi:type="dcterms:W3CDTF">2015-01-05T19:55:00Z</dcterms:modified>
</cp:coreProperties>
</file>